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06E65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STONYNG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2C07D1A3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, Kent. Husbandman.</w:t>
      </w:r>
    </w:p>
    <w:p w14:paraId="430235DA" w14:textId="77777777" w:rsidR="00694D77" w:rsidRDefault="00694D77" w:rsidP="00694D77">
      <w:pPr>
        <w:rPr>
          <w:rFonts w:ascii="Times New Roman" w:hAnsi="Times New Roman" w:cs="Times New Roman"/>
        </w:rPr>
      </w:pPr>
    </w:p>
    <w:p w14:paraId="46D8CBA7" w14:textId="77777777" w:rsidR="00694D77" w:rsidRDefault="00694D77" w:rsidP="00694D77">
      <w:pPr>
        <w:rPr>
          <w:rFonts w:ascii="Times New Roman" w:hAnsi="Times New Roman" w:cs="Times New Roman"/>
        </w:rPr>
      </w:pPr>
    </w:p>
    <w:p w14:paraId="0609AF3F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Byriche</w:t>
      </w:r>
      <w:proofErr w:type="spellEnd"/>
      <w:r>
        <w:rPr>
          <w:rFonts w:ascii="Times New Roman" w:hAnsi="Times New Roman" w:cs="Times New Roman"/>
        </w:rPr>
        <w:t>(q.v.) brought a plaint of debt against him, John Person</w:t>
      </w:r>
    </w:p>
    <w:p w14:paraId="3C94B4BE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 xml:space="preserve">(q.v.), William Person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>(q.v.) and William Lane of</w:t>
      </w:r>
    </w:p>
    <w:p w14:paraId="2FE6A0FC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Aylesoford</w:t>
      </w:r>
      <w:proofErr w:type="spellEnd"/>
      <w:r>
        <w:rPr>
          <w:rFonts w:ascii="Times New Roman" w:hAnsi="Times New Roman" w:cs="Times New Roman"/>
        </w:rPr>
        <w:t>(q.v.).</w:t>
      </w:r>
    </w:p>
    <w:p w14:paraId="3DBAB3B8" w14:textId="77777777" w:rsidR="00694D77" w:rsidRDefault="00694D77" w:rsidP="00694D7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E8D8152" w14:textId="77777777" w:rsidR="00694D77" w:rsidRDefault="00694D77" w:rsidP="00694D77">
      <w:pPr>
        <w:rPr>
          <w:rFonts w:ascii="Times New Roman" w:hAnsi="Times New Roman" w:cs="Times New Roman"/>
        </w:rPr>
      </w:pPr>
    </w:p>
    <w:p w14:paraId="55A6FAB5" w14:textId="77777777" w:rsidR="00694D77" w:rsidRDefault="00694D77" w:rsidP="00694D77">
      <w:pPr>
        <w:rPr>
          <w:rFonts w:ascii="Times New Roman" w:hAnsi="Times New Roman" w:cs="Times New Roman"/>
        </w:rPr>
      </w:pPr>
    </w:p>
    <w:p w14:paraId="01ECDC62" w14:textId="77777777" w:rsidR="00694D77" w:rsidRDefault="00694D77" w:rsidP="00694D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June 2019</w:t>
      </w:r>
    </w:p>
    <w:p w14:paraId="1C4F23D9" w14:textId="77777777" w:rsidR="006B2F86" w:rsidRPr="00E71FC3" w:rsidRDefault="00694D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FA1D" w14:textId="77777777" w:rsidR="00694D77" w:rsidRDefault="00694D77" w:rsidP="00E71FC3">
      <w:r>
        <w:separator/>
      </w:r>
    </w:p>
  </w:endnote>
  <w:endnote w:type="continuationSeparator" w:id="0">
    <w:p w14:paraId="6898FC76" w14:textId="77777777" w:rsidR="00694D77" w:rsidRDefault="00694D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71D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EF1C8" w14:textId="77777777" w:rsidR="00694D77" w:rsidRDefault="00694D77" w:rsidP="00E71FC3">
      <w:r>
        <w:separator/>
      </w:r>
    </w:p>
  </w:footnote>
  <w:footnote w:type="continuationSeparator" w:id="0">
    <w:p w14:paraId="0DD06B4C" w14:textId="77777777" w:rsidR="00694D77" w:rsidRDefault="00694D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77"/>
    <w:rsid w:val="001A7C09"/>
    <w:rsid w:val="00577BD5"/>
    <w:rsid w:val="00656CBA"/>
    <w:rsid w:val="00694D7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3DA95"/>
  <w15:chartTrackingRefBased/>
  <w15:docId w15:val="{E13FCC13-347A-4B44-AA84-88CFB8D7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2019-06-13T19:11:00Z</dcterms:created>
  <dcterms:modified xsi:type="dcterms:W3CDTF">2019-06-13T19:11:00Z</dcterms:modified>
</cp:coreProperties>
</file>